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92739" w:rsidP="00D92739" w:rsidRDefault="00D92739" w14:paraId="67b271d" w14:textId="67b271d">
      <w:pPr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Trgovački sud u Zagrebu</w:t>
      </w:r>
      <w:r w:rsidR="00DE1A8B">
        <w:rPr>
          <w:rFonts w:ascii="Times New Roman" w:hAnsi="Times New Roman" w:cs="Times New Roman"/>
          <w:sz w:val="24"/>
          <w:szCs w:val="24"/>
        </w:rPr>
        <w:t xml:space="preserve">, Stalna </w:t>
      </w:r>
      <w:proofErr w:type="spellStart"/>
      <w:r w:rsidR="00DE1A8B">
        <w:rPr>
          <w:rFonts w:ascii="Times New Roman" w:hAnsi="Times New Roman" w:cs="Times New Roman"/>
          <w:sz w:val="24"/>
          <w:szCs w:val="24"/>
        </w:rPr>
        <w:t>sluba</w:t>
      </w:r>
      <w:proofErr w:type="spellEnd"/>
      <w:r w:rsidR="00DE1A8B">
        <w:rPr>
          <w:rFonts w:ascii="Times New Roman" w:hAnsi="Times New Roman" w:cs="Times New Roman"/>
          <w:sz w:val="24"/>
          <w:szCs w:val="24"/>
        </w:rPr>
        <w:t xml:space="preserve"> u Karlovcu</w:t>
      </w:r>
    </w:p>
    <w:p w:rsidR="00D92739" w:rsidP="00D92739" w:rsidRDefault="00DE1A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broj:4. St-735/2919-21</w:t>
      </w:r>
    </w:p>
    <w:p w:rsidR="00D92739" w:rsidP="00D92739" w:rsidRDefault="00045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WEBCON J.D.O.O. U STEČAJU,RUGVICA,RUGVIČKI ODVOJAK IV/6  OIB:50203427938</w:t>
      </w:r>
    </w:p>
    <w:p w:rsidR="00D92739" w:rsidP="00D92739" w:rsidRDefault="00D92739">
      <w:pPr>
        <w:rPr>
          <w:rFonts w:ascii="Times New Roman" w:hAnsi="Times New Roman" w:cs="Times New Roman"/>
          <w:sz w:val="24"/>
          <w:szCs w:val="24"/>
        </w:rPr>
      </w:pPr>
    </w:p>
    <w:p w:rsidR="00D92739" w:rsidP="00D92739" w:rsidRDefault="00D927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TABLICA</w:t>
      </w:r>
      <w:r w:rsidR="00584646">
        <w:rPr>
          <w:rFonts w:ascii="Times New Roman" w:hAnsi="Times New Roman" w:cs="Times New Roman"/>
          <w:b/>
          <w:sz w:val="24"/>
          <w:szCs w:val="24"/>
        </w:rPr>
        <w:t xml:space="preserve"> PRIJAVLJENIH TRAŽBINA, RAZLUČNIH I IZLUČNIH</w:t>
      </w:r>
      <w:r>
        <w:rPr>
          <w:rFonts w:ascii="Times New Roman" w:hAnsi="Times New Roman" w:cs="Times New Roman"/>
          <w:b/>
          <w:sz w:val="24"/>
          <w:szCs w:val="24"/>
        </w:rPr>
        <w:t xml:space="preserve"> PRAVA</w:t>
      </w:r>
    </w:p>
    <w:p w:rsidR="00A51772" w:rsidP="00A51772" w:rsidRDefault="00A51772">
      <w:pPr>
        <w:pStyle w:val="Odlomakpopisa"/>
        <w:ind w:left="10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D92739" w:rsidP="00A51772" w:rsidRDefault="00A51772">
      <w:pPr>
        <w:pStyle w:val="Odlomakpopisa"/>
        <w:ind w:left="10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B006B5">
        <w:rPr>
          <w:rFonts w:ascii="Times New Roman" w:hAnsi="Times New Roman" w:cs="Times New Roman"/>
          <w:b/>
          <w:sz w:val="24"/>
          <w:szCs w:val="24"/>
        </w:rPr>
        <w:t>TABLICA</w:t>
      </w:r>
      <w:proofErr w:type="spellEnd"/>
      <w:r w:rsidR="00B006B5">
        <w:rPr>
          <w:rFonts w:ascii="Times New Roman" w:hAnsi="Times New Roman" w:cs="Times New Roman"/>
          <w:b/>
          <w:sz w:val="24"/>
          <w:szCs w:val="24"/>
        </w:rPr>
        <w:t xml:space="preserve"> PRIJAVLJENIH TRAŽBINA I</w:t>
      </w:r>
      <w:r w:rsidRPr="00D92739" w:rsidR="00D92739">
        <w:rPr>
          <w:rFonts w:ascii="Times New Roman" w:hAnsi="Times New Roman" w:cs="Times New Roman"/>
          <w:b/>
          <w:sz w:val="24"/>
          <w:szCs w:val="24"/>
        </w:rPr>
        <w:t>. VIŠEG ISPLATNOG REDA</w:t>
      </w:r>
    </w:p>
    <w:p w:rsidR="00D92739" w:rsidP="00D92739" w:rsidRDefault="00D92739">
      <w:pPr>
        <w:pStyle w:val="Odlomakpopisa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92739" w:rsidP="005176D5" w:rsidRDefault="00D92739">
      <w:pPr>
        <w:pStyle w:val="Odlomakpopis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Ind w:w="1080" w:type="dxa"/>
        <w:tblLook w:firstRow="1" w:lastRow="0" w:firstColumn="1" w:lastColumn="0" w:noHBand="0" w:noVBand="1" w:val="04A0"/>
      </w:tblPr>
      <w:tblGrid>
        <w:gridCol w:w="1422"/>
        <w:gridCol w:w="2750"/>
        <w:gridCol w:w="1536"/>
        <w:gridCol w:w="1829"/>
        <w:gridCol w:w="1351"/>
        <w:gridCol w:w="1389"/>
        <w:gridCol w:w="1267"/>
        <w:gridCol w:w="1596"/>
      </w:tblGrid>
      <w:tr w:rsidR="005176D5" w:rsidTr="00EA3887">
        <w:trPr>
          <w:trHeight w:val="2108"/>
        </w:trPr>
        <w:tc>
          <w:tcPr>
            <w:tcW w:w="1482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Redni broj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prijavljenje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Ime i prezime /tvrtka ili naziv vjerovnika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 vjerovnika</w:t>
            </w:r>
          </w:p>
        </w:tc>
        <w:tc>
          <w:tcPr>
            <w:tcW w:w="1905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6D5">
              <w:rPr>
                <w:rFonts w:ascii="Times New Roman" w:hAnsi="Times New Roman" w:cs="Times New Roman"/>
                <w:sz w:val="24"/>
                <w:szCs w:val="24"/>
              </w:rPr>
              <w:t>Adresa/sjedište vjerovnika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priznate tražbine (kn)</w:t>
            </w: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Pravna osnova priznate tražbine</w:t>
            </w:r>
          </w:p>
        </w:tc>
      </w:tr>
      <w:tr w:rsidR="005176D5" w:rsidTr="00EA3887">
        <w:trPr>
          <w:trHeight w:val="422"/>
        </w:trPr>
        <w:tc>
          <w:tcPr>
            <w:tcW w:w="1482" w:type="dxa"/>
          </w:tcPr>
          <w:p w:rsidRPr="00EA3887" w:rsidR="005176D5" w:rsidP="00EA3887" w:rsidRDefault="00EA3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7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RH.,MIN.FIN.POREZNA UPRAVA</w:t>
            </w:r>
          </w:p>
        </w:tc>
        <w:tc>
          <w:tcPr>
            <w:tcW w:w="1407" w:type="dxa"/>
          </w:tcPr>
          <w:p w:rsidR="005176D5" w:rsidP="005176D5" w:rsidRDefault="00EA3887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1905" w:type="dxa"/>
          </w:tcPr>
          <w:p w:rsidR="005176D5" w:rsidP="005176D5" w:rsidRDefault="008B1072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Ispostava </w:t>
            </w:r>
            <w:r w:rsidR="00B006B5">
              <w:rPr>
                <w:rFonts w:ascii="Times New Roman" w:hAnsi="Times New Roman" w:cs="Times New Roman"/>
                <w:sz w:val="24"/>
                <w:szCs w:val="24"/>
              </w:rPr>
              <w:t>Dugo Selo</w:t>
            </w:r>
          </w:p>
        </w:tc>
        <w:tc>
          <w:tcPr>
            <w:tcW w:w="1407" w:type="dxa"/>
          </w:tcPr>
          <w:p w:rsidR="005176D5" w:rsidP="005176D5" w:rsidRDefault="00B006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26.963,46</w:t>
            </w:r>
          </w:p>
        </w:tc>
        <w:tc>
          <w:tcPr>
            <w:tcW w:w="1407" w:type="dxa"/>
          </w:tcPr>
          <w:p w:rsidR="00925212" w:rsidP="00B006B5" w:rsidRDefault="00B006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JOPPD obrasci za razdoblje od 20.03.2018. do 20</w:t>
            </w:r>
            <w:r w:rsidR="00F211B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925212">
              <w:rPr>
                <w:rFonts w:ascii="Times New Roman" w:hAnsi="Times New Roman" w:cs="Times New Roman"/>
                <w:sz w:val="24"/>
                <w:szCs w:val="24"/>
              </w:rPr>
              <w:t>.2019.</w:t>
            </w:r>
            <w:r w:rsidR="00F73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78E" w:rsidP="005176D5" w:rsidRDefault="0017578E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176D5" w:rsidP="005176D5" w:rsidRDefault="000F688F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26.963,46</w:t>
            </w:r>
          </w:p>
        </w:tc>
        <w:tc>
          <w:tcPr>
            <w:tcW w:w="1314" w:type="dxa"/>
          </w:tcPr>
          <w:p w:rsidR="005176D5" w:rsidP="00F73B23" w:rsidRDefault="00F73B23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JOPPD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obrsci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 razdoblje od 20.03.2018.do 20.10.2019-</w:t>
            </w:r>
          </w:p>
        </w:tc>
      </w:tr>
      <w:tr w:rsidR="005176D5" w:rsidTr="00EA3887">
        <w:trPr>
          <w:trHeight w:val="422"/>
        </w:trPr>
        <w:tc>
          <w:tcPr>
            <w:tcW w:w="1482" w:type="dxa"/>
          </w:tcPr>
          <w:p w:rsidR="005176D5" w:rsidP="0017578E" w:rsidRDefault="005176D5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5176D5" w:rsidP="0017578E" w:rsidRDefault="005176D5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176D5" w:rsidP="005176D5" w:rsidRDefault="005176D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B49" w:rsidP="005176D5" w:rsidRDefault="00283B49">
      <w:pPr>
        <w:pStyle w:val="Odlomakpopisa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283B49" w:rsidP="005176D5" w:rsidRDefault="00283B49">
      <w:pPr>
        <w:pStyle w:val="Odlomakpopisa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1080" w:type="dxa"/>
        <w:tblLook w:firstRow="1" w:lastRow="0" w:firstColumn="1" w:lastColumn="0" w:noHBand="0" w:noVBand="1" w:val="04A0"/>
      </w:tblPr>
      <w:tblGrid>
        <w:gridCol w:w="4373"/>
        <w:gridCol w:w="4403"/>
        <w:gridCol w:w="4364"/>
      </w:tblGrid>
      <w:tr w:rsidR="003A1D17" w:rsidTr="003A1D17">
        <w:trPr>
          <w:trHeight w:val="1034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4403" w:type="dxa"/>
          </w:tcPr>
          <w:p w:rsidR="00283B49" w:rsidP="005176D5" w:rsidRDefault="00FF3436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364" w:type="dxa"/>
          </w:tcPr>
          <w:p w:rsidR="00283B49" w:rsidP="005176D5" w:rsidRDefault="00FF3436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R="003A1D17" w:rsidTr="003A1D17">
        <w:trPr>
          <w:trHeight w:val="517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D17" w:rsidTr="003A1D17">
        <w:trPr>
          <w:trHeight w:val="539"/>
        </w:trPr>
        <w:tc>
          <w:tcPr>
            <w:tcW w:w="437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3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:rsidR="00283B49" w:rsidP="005176D5" w:rsidRDefault="00283B49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772" w:rsidP="003A1D17" w:rsidRDefault="00A517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739" w:rsidP="003A1D17" w:rsidRDefault="000F68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II.TABLICA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PRIJAVLJENIH TRAŽBINA II. VIŠEG  ISPLATNOG REDA</w:t>
      </w:r>
    </w:p>
    <w:p w:rsidRPr="003A1D17" w:rsidR="003A1D17" w:rsidP="001235C5" w:rsidRDefault="003A1D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303"/>
        <w:gridCol w:w="3163"/>
        <w:gridCol w:w="1660"/>
        <w:gridCol w:w="1731"/>
        <w:gridCol w:w="1521"/>
        <w:gridCol w:w="1629"/>
        <w:gridCol w:w="1488"/>
        <w:gridCol w:w="1725"/>
      </w:tblGrid>
      <w:tr w:rsidR="00F3793B" w:rsidTr="001235C5">
        <w:trPr>
          <w:trHeight w:val="1775"/>
        </w:trPr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 xml:space="preserve">Ime i prezime /tvrtka ili naziv </w:t>
            </w:r>
            <w:proofErr w:type="spellStart"/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1235C5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1775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 xml:space="preserve">OIB </w:t>
            </w:r>
            <w:proofErr w:type="spellStart"/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1235C5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1775" w:type="dxa"/>
          </w:tcPr>
          <w:p w:rsidRPr="001235C5" w:rsidR="001235C5" w:rsidP="003A1D17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Adresa/sjedište </w:t>
            </w:r>
            <w:r w:rsidRPr="001235C5" w:rsidR="001235C5">
              <w:rPr>
                <w:rFonts w:ascii="Times New Roman" w:hAnsi="Times New Roman" w:cs="Times New Roman"/>
                <w:sz w:val="24"/>
                <w:szCs w:val="24"/>
              </w:rPr>
              <w:t>vjerovnika</w:t>
            </w:r>
          </w:p>
        </w:tc>
        <w:tc>
          <w:tcPr>
            <w:tcW w:w="1776" w:type="dxa"/>
          </w:tcPr>
          <w:p w:rsidRPr="001235C5" w:rsidR="001235C5" w:rsidP="003A1D17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prijavljene tražbine</w:t>
            </w:r>
          </w:p>
        </w:tc>
        <w:tc>
          <w:tcPr>
            <w:tcW w:w="1776" w:type="dxa"/>
          </w:tcPr>
          <w:p w:rsidRPr="001235C5" w:rsidR="001235C5" w:rsidP="008B1072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Pravna osnova prijavljene </w:t>
            </w:r>
            <w:r w:rsidRPr="001235C5" w:rsidR="001235C5">
              <w:rPr>
                <w:rFonts w:ascii="Times New Roman" w:hAnsi="Times New Roman" w:cs="Times New Roman"/>
                <w:sz w:val="24"/>
                <w:szCs w:val="24"/>
              </w:rPr>
              <w:t xml:space="preserve">tražbine </w:t>
            </w:r>
          </w:p>
        </w:tc>
        <w:tc>
          <w:tcPr>
            <w:tcW w:w="1776" w:type="dxa"/>
          </w:tcPr>
          <w:p w:rsidRPr="001235C5" w:rsidR="008B1072" w:rsidP="008B1072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priznate tražbine</w:t>
            </w:r>
          </w:p>
          <w:p w:rsidRPr="001235C5" w:rsidR="001235C5" w:rsidP="008B1072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Pr="001235C5" w:rsidR="001235C5" w:rsidP="008B1072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Pravni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osnov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priznate tražbine</w:t>
            </w:r>
          </w:p>
        </w:tc>
      </w:tr>
      <w:tr w:rsidR="00F3793B" w:rsidTr="001235C5">
        <w:trPr>
          <w:trHeight w:val="355"/>
        </w:trPr>
        <w:tc>
          <w:tcPr>
            <w:tcW w:w="1775" w:type="dxa"/>
          </w:tcPr>
          <w:p w:rsidRPr="0022255A" w:rsidR="001235C5" w:rsidP="003A1D17" w:rsidRDefault="00222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5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55A" w:rsidP="003A1D17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RH MINIST.FINANC.POREZNA</w:t>
            </w:r>
          </w:p>
          <w:p w:rsidRPr="008B1072" w:rsidR="008B1072" w:rsidP="003A1D17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UPRAVA</w:t>
            </w:r>
          </w:p>
          <w:p w:rsidR="0022255A" w:rsidP="003A1D17" w:rsidRDefault="00222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5" w:type="dxa"/>
          </w:tcPr>
          <w:p w:rsidRPr="00F3793B" w:rsidR="001235C5" w:rsidP="003A1D17" w:rsidRDefault="008B1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3B">
              <w:rPr>
                <w:rFonts w:ascii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1775" w:type="dxa"/>
          </w:tcPr>
          <w:p w:rsidRPr="00F3793B" w:rsidR="001235C5" w:rsidP="003A1D17" w:rsidRDefault="00F3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Ispostava dugo selo</w:t>
            </w:r>
          </w:p>
        </w:tc>
        <w:tc>
          <w:tcPr>
            <w:tcW w:w="1776" w:type="dxa"/>
          </w:tcPr>
          <w:p w:rsidRPr="00F3793B" w:rsidR="001235C5" w:rsidP="003A1D17" w:rsidRDefault="00F3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60.463,96</w:t>
            </w:r>
          </w:p>
        </w:tc>
        <w:tc>
          <w:tcPr>
            <w:tcW w:w="1776" w:type="dxa"/>
          </w:tcPr>
          <w:p w:rsidRPr="00F3793B" w:rsidR="001235C5" w:rsidP="003A1D17" w:rsidRDefault="00F3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93B">
              <w:rPr>
                <w:rFonts w:ascii="Times New Roman" w:hAnsi="Times New Roman" w:cs="Times New Roman"/>
                <w:sz w:val="24"/>
                <w:szCs w:val="24"/>
              </w:rPr>
              <w:t>Specifikacija duga porez.obv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dan 27.11.2019</w:t>
            </w:r>
          </w:p>
        </w:tc>
        <w:tc>
          <w:tcPr>
            <w:tcW w:w="1776" w:type="dxa"/>
          </w:tcPr>
          <w:p w:rsidRPr="00F3793B" w:rsidR="001235C5" w:rsidP="003A1D17" w:rsidRDefault="00F37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60.463,96</w:t>
            </w:r>
          </w:p>
        </w:tc>
        <w:tc>
          <w:tcPr>
            <w:tcW w:w="1776" w:type="dxa"/>
          </w:tcPr>
          <w:p w:rsidRPr="00F3793B" w:rsidR="001235C5" w:rsidP="003A1D17" w:rsidRDefault="00F73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Specifikacija duga porez.obvez.na dan 27.11.2019.</w:t>
            </w:r>
          </w:p>
        </w:tc>
      </w:tr>
      <w:tr w:rsidR="00F3793B" w:rsidTr="001235C5">
        <w:trPr>
          <w:trHeight w:val="370"/>
        </w:trPr>
        <w:tc>
          <w:tcPr>
            <w:tcW w:w="1775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5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ZAGREBAČKI HOLDING D.O.O.</w:t>
            </w:r>
          </w:p>
        </w:tc>
        <w:tc>
          <w:tcPr>
            <w:tcW w:w="1775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1775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Ulica grada Vukovara 41 Zagreb</w:t>
            </w:r>
          </w:p>
        </w:tc>
        <w:tc>
          <w:tcPr>
            <w:tcW w:w="1776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389,53</w:t>
            </w:r>
          </w:p>
        </w:tc>
        <w:tc>
          <w:tcPr>
            <w:tcW w:w="1776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Riješenje</w:t>
            </w:r>
            <w:proofErr w:type="spellEnd"/>
            <w:r w:rsidRPr="005322CF">
              <w:rPr>
                <w:rFonts w:ascii="Times New Roman" w:hAnsi="Times New Roman" w:cs="Times New Roman"/>
                <w:sz w:val="24"/>
                <w:szCs w:val="24"/>
              </w:rPr>
              <w:t xml:space="preserve"> o ovrsi </w:t>
            </w:r>
            <w:proofErr w:type="spellStart"/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 w:rsidRPr="005322CF">
              <w:rPr>
                <w:rFonts w:ascii="Times New Roman" w:hAnsi="Times New Roman" w:cs="Times New Roman"/>
                <w:sz w:val="24"/>
                <w:szCs w:val="24"/>
              </w:rPr>
              <w:t xml:space="preserve"> – 1004/2019</w:t>
            </w:r>
          </w:p>
        </w:tc>
        <w:tc>
          <w:tcPr>
            <w:tcW w:w="1776" w:type="dxa"/>
          </w:tcPr>
          <w:p w:rsidRPr="005322CF" w:rsidR="001235C5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F">
              <w:rPr>
                <w:rFonts w:ascii="Times New Roman" w:hAnsi="Times New Roman" w:cs="Times New Roman"/>
                <w:sz w:val="24"/>
                <w:szCs w:val="24"/>
              </w:rPr>
              <w:t>389,53</w:t>
            </w:r>
          </w:p>
        </w:tc>
        <w:tc>
          <w:tcPr>
            <w:tcW w:w="1776" w:type="dxa"/>
          </w:tcPr>
          <w:p w:rsidRPr="005322CF" w:rsidR="001235C5" w:rsidP="003A1D17" w:rsidRDefault="0058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-1004/2019</w:t>
            </w:r>
          </w:p>
        </w:tc>
      </w:tr>
    </w:tbl>
    <w:p w:rsidR="003A1D17" w:rsidP="003A1D17" w:rsidRDefault="003A1D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772" w:rsidP="003A1D17" w:rsidRDefault="00A517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III. TABLICA RAZLUČNIH PRAVA</w:t>
      </w:r>
    </w:p>
    <w:p w:rsidR="00A51772" w:rsidP="003A1D17" w:rsidRDefault="00A517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777"/>
        <w:gridCol w:w="1777"/>
        <w:gridCol w:w="1777"/>
        <w:gridCol w:w="1777"/>
        <w:gridCol w:w="1778"/>
        <w:gridCol w:w="1778"/>
        <w:gridCol w:w="1778"/>
        <w:gridCol w:w="1778"/>
      </w:tblGrid>
      <w:tr w:rsidR="00A51772" w:rsidTr="00A51772"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Adresa/sjedište</w:t>
            </w:r>
            <w:r w:rsidR="00532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22CF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="005322CF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1778" w:type="dxa"/>
          </w:tcPr>
          <w:p w:rsidR="00A51772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1778" w:type="dxa"/>
          </w:tcPr>
          <w:p w:rsidR="00A51772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1778" w:type="dxa"/>
          </w:tcPr>
          <w:p w:rsidR="00A51772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Pravna osnova tražbine osigurane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1778" w:type="dxa"/>
          </w:tcPr>
          <w:p w:rsidR="00A51772" w:rsidP="003A1D17" w:rsidRDefault="0053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Dio imovine koji se odnosi 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pravo</w:t>
            </w:r>
          </w:p>
        </w:tc>
      </w:tr>
      <w:tr w:rsidR="00A51772" w:rsidTr="00A51772"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72" w:rsidTr="00A51772"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72" w:rsidTr="00A51772"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A51772" w:rsidP="003A1D17" w:rsidRDefault="00A51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Pr="00A51772" w:rsidR="00A51772" w:rsidP="003A1D17" w:rsidRDefault="00A517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35C5" w:rsidP="003A1D17" w:rsidRDefault="00A517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IV</w:t>
      </w:r>
      <w:r w:rsidR="001235C5">
        <w:rPr>
          <w:rFonts w:ascii="Times New Roman" w:hAnsi="Times New Roman" w:cs="Times New Roman"/>
          <w:b/>
          <w:sz w:val="24"/>
          <w:szCs w:val="24"/>
        </w:rPr>
        <w:t>.TABLICA</w:t>
      </w:r>
      <w:proofErr w:type="spellEnd"/>
      <w:r w:rsidR="001235C5">
        <w:rPr>
          <w:rFonts w:ascii="Times New Roman" w:hAnsi="Times New Roman" w:cs="Times New Roman"/>
          <w:b/>
          <w:sz w:val="24"/>
          <w:szCs w:val="24"/>
        </w:rPr>
        <w:t xml:space="preserve"> IZLUČNIH PRAVA</w:t>
      </w:r>
    </w:p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368"/>
        <w:gridCol w:w="2368"/>
        <w:gridCol w:w="2368"/>
        <w:gridCol w:w="2368"/>
        <w:gridCol w:w="2368"/>
        <w:gridCol w:w="2368"/>
      </w:tblGrid>
      <w:tr w:rsidR="001235C5" w:rsidTr="008003E4">
        <w:trPr>
          <w:trHeight w:val="1059"/>
        </w:trPr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Ime i prezime /tvrtka ili naziv izlučnog vjerovnika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OIB izlučnog vjerovnika</w:t>
            </w:r>
          </w:p>
        </w:tc>
        <w:tc>
          <w:tcPr>
            <w:tcW w:w="2368" w:type="dxa"/>
          </w:tcPr>
          <w:p w:rsidRPr="001235C5" w:rsidR="001235C5" w:rsidP="001235C5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Adresa/sjedište izlučnog vjerovnika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2368" w:type="dxa"/>
          </w:tcPr>
          <w:p w:rsidRPr="001235C5" w:rsidR="001235C5" w:rsidP="003A1D17" w:rsidRDefault="00123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5C5">
              <w:rPr>
                <w:rFonts w:ascii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1235C5" w:rsidTr="008003E4">
        <w:trPr>
          <w:trHeight w:val="353"/>
        </w:trPr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5C5" w:rsidTr="008003E4">
        <w:trPr>
          <w:trHeight w:val="368"/>
        </w:trPr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</w:tcPr>
          <w:p w:rsidR="001235C5" w:rsidP="003A1D17" w:rsidRDefault="001235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5C5" w:rsidP="003A1D17" w:rsidRDefault="001235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508" w:rsidP="001235C5" w:rsidRDefault="004875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                                                                                                                                                                            Stečajni upravitelj</w:t>
      </w:r>
    </w:p>
    <w:p w:rsidRPr="001235C5" w:rsidR="00487508" w:rsidP="001235C5" w:rsidRDefault="0048750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Zgreb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87998">
        <w:rPr>
          <w:rFonts w:ascii="Times New Roman" w:hAnsi="Times New Roman" w:cs="Times New Roman"/>
          <w:sz w:val="24"/>
          <w:szCs w:val="24"/>
        </w:rPr>
        <w:t>07.02.2020.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Snježana Vrkljan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dipl.iur</w:t>
      </w:r>
      <w:proofErr w:type="spellEnd"/>
    </w:p>
    <w:sectPr w:rsidRPr="001235C5" w:rsidR="00487508" w:rsidSect="00517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D6A8E"/>
    <w:multiLevelType w:val="hybridMultilevel"/>
    <w:tmpl w:val="B302D794"/>
    <w:lvl w:ilvl="0" w:tplc="7A8836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1560B"/>
    <w:multiLevelType w:val="hybridMultilevel"/>
    <w:tmpl w:val="4C6C29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168E7"/>
    <w:multiLevelType w:val="hybridMultilevel"/>
    <w:tmpl w:val="7158BF24"/>
    <w:lvl w:ilvl="0" w:tplc="69240B7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E4A758C"/>
    <w:multiLevelType w:val="hybridMultilevel"/>
    <w:tmpl w:val="E892AF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16381"/>
    <w:multiLevelType w:val="hybridMultilevel"/>
    <w:tmpl w:val="6B983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F528E"/>
    <w:multiLevelType w:val="hybridMultilevel"/>
    <w:tmpl w:val="1C264746"/>
    <w:lvl w:ilvl="0" w:tplc="938A8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743C60"/>
    <w:multiLevelType w:val="hybridMultilevel"/>
    <w:tmpl w:val="4B5EB124"/>
    <w:lvl w:ilvl="0" w:tplc="F3F818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739"/>
    <w:rsid w:val="00045535"/>
    <w:rsid w:val="00064C0F"/>
    <w:rsid w:val="000F688F"/>
    <w:rsid w:val="001235C5"/>
    <w:rsid w:val="0017578E"/>
    <w:rsid w:val="0022255A"/>
    <w:rsid w:val="00283B49"/>
    <w:rsid w:val="002A24B3"/>
    <w:rsid w:val="003A1D17"/>
    <w:rsid w:val="003C7B7D"/>
    <w:rsid w:val="004776DA"/>
    <w:rsid w:val="00487508"/>
    <w:rsid w:val="005176D5"/>
    <w:rsid w:val="005322CF"/>
    <w:rsid w:val="00584646"/>
    <w:rsid w:val="005F45F3"/>
    <w:rsid w:val="006101CC"/>
    <w:rsid w:val="00624D37"/>
    <w:rsid w:val="00687998"/>
    <w:rsid w:val="008003E4"/>
    <w:rsid w:val="008B1072"/>
    <w:rsid w:val="00925212"/>
    <w:rsid w:val="009A10C0"/>
    <w:rsid w:val="00A51772"/>
    <w:rsid w:val="00B006B5"/>
    <w:rsid w:val="00D92739"/>
    <w:rsid w:val="00DE1A8B"/>
    <w:rsid w:val="00EA3887"/>
    <w:rsid w:val="00F211BC"/>
    <w:rsid w:val="00F3793B"/>
    <w:rsid w:val="00F73B23"/>
    <w:rsid w:val="00F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92739"/>
    <w:pPr>
      <w:ind w:left="720"/>
      <w:contextualSpacing/>
    </w:pPr>
  </w:style>
  <w:style w:type="table" w:styleId="Reetkatablice">
    <w:name w:val="Table Grid"/>
    <w:basedOn w:val="Obinatablica"/>
    <w:uiPriority w:val="59"/>
    <w:rsid w:val="005176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24D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4D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4D3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4D3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4D3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2739"/>
    <w:pPr>
      <w:ind w:left="720"/>
      <w:contextualSpacing/>
    </w:pPr>
  </w:style>
  <w:style w:styleId="Reetkatablice" w:type="table">
    <w:name w:val="Table Grid"/>
    <w:basedOn w:val="Obinatablica"/>
    <w:uiPriority w:val="59"/>
    <w:rsid w:val="005176D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D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D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D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D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0D172-CAC8-4DFA-8F99-7E8E14FFCC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264</properties:Words>
  <properties:Characters>1811</properties:Characters>
  <properties:Lines>220</properties:Lines>
  <properties:Paragraphs>68</properties:Paragraphs>
  <properties:TotalTime>2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2020-02-12T06:28:00Z</dcterms:created>
  <dc:creator>Snjezana</dc:creator>
  <cp:lastModifiedBy>Renata Klokočki</cp:lastModifiedBy>
  <cp:lastPrinted>2020-02-08T17:58:00Z</cp:lastPrinted>
  <dcterms:modified xmlns:xsi="http://www.w3.org/2001/XMLSchema-instance" xsi:type="dcterms:W3CDTF">2020-02-12T06:33:00Z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Tablica prijavljenih i osporenih tražbina (WEBCON TABLICE prijavljenih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